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1F6C" w:rsidRDefault="00671F6C" w:rsidP="00931D8F">
      <w:pPr>
        <w:spacing w:after="40"/>
        <w:rPr>
          <w:rFonts w:ascii="Helvetica" w:hAnsi="Helvetica"/>
          <w:sz w:val="20"/>
          <w:szCs w:val="20"/>
        </w:rPr>
        <w:sectPr w:rsidR="00671F6C" w:rsidSect="00BF6D5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0" w:h="16840"/>
          <w:pgMar w:top="720" w:right="720" w:bottom="720" w:left="720" w:header="446" w:footer="1605" w:gutter="0"/>
          <w:cols w:space="720"/>
        </w:sectPr>
      </w:pPr>
    </w:p>
    <w:p w:rsidR="00671F6C" w:rsidRPr="00CC769E" w:rsidRDefault="00F12542" w:rsidP="00CC769E">
      <w:pPr>
        <w:spacing w:after="40"/>
        <w:jc w:val="center"/>
        <w:rPr>
          <w:rFonts w:ascii="Tahoma" w:hAnsi="Tahoma" w:cs="Tahoma"/>
          <w:b/>
          <w:bCs/>
          <w:sz w:val="30"/>
          <w:szCs w:val="30"/>
          <w:u w:val="single"/>
        </w:rPr>
        <w:sectPr w:rsidR="00671F6C" w:rsidRPr="00CC769E" w:rsidSect="00644E81">
          <w:headerReference w:type="default" r:id="rId15"/>
          <w:footerReference w:type="default" r:id="rId16"/>
          <w:type w:val="continuous"/>
          <w:pgSz w:w="11900" w:h="16840"/>
          <w:pgMar w:top="720" w:right="720" w:bottom="720" w:left="720" w:header="446" w:footer="1605" w:gutter="0"/>
          <w:cols w:space="720"/>
        </w:sectPr>
      </w:pPr>
      <w:r w:rsidRPr="00F12542">
        <w:rPr>
          <w:rFonts w:ascii="Tahoma" w:hAnsi="Tahoma" w:cs="Tahoma"/>
          <w:b/>
          <w:bCs/>
          <w:sz w:val="30"/>
          <w:szCs w:val="30"/>
          <w:u w:val="single"/>
        </w:rPr>
        <w:lastRenderedPageBreak/>
        <w:t>Ky</w:t>
      </w:r>
      <w:r>
        <w:rPr>
          <w:rFonts w:ascii="Tahoma" w:hAnsi="Tahoma" w:cs="Tahoma"/>
          <w:b/>
          <w:bCs/>
          <w:sz w:val="30"/>
          <w:szCs w:val="30"/>
          <w:u w:val="single"/>
        </w:rPr>
        <w:t xml:space="preserve">ocera Taskalfa 2551 </w:t>
      </w:r>
      <w:r w:rsidRPr="00F12542">
        <w:rPr>
          <w:rFonts w:ascii="Tahoma" w:hAnsi="Tahoma" w:cs="Tahoma"/>
          <w:b/>
          <w:bCs/>
          <w:sz w:val="30"/>
          <w:szCs w:val="30"/>
          <w:u w:val="single"/>
        </w:rPr>
        <w:t xml:space="preserve"> Printer Operation Guide</w:t>
      </w:r>
      <w:bookmarkStart w:id="0" w:name="_GoBack"/>
      <w:bookmarkEnd w:id="0"/>
    </w:p>
    <w:p w:rsidR="00FD6C2C" w:rsidRPr="00CC769E" w:rsidRDefault="00324CC3" w:rsidP="00CC769E">
      <w:pPr>
        <w:tabs>
          <w:tab w:val="left" w:pos="1335"/>
        </w:tabs>
        <w:rPr>
          <w:rFonts w:ascii="Helvetica" w:hAnsi="Helvetica" w:cs="Times New Roman"/>
          <w:sz w:val="20"/>
          <w:szCs w:val="20"/>
          <w:lang w:eastAsia="en-U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9744" behindDoc="0" locked="0" layoutInCell="1" allowOverlap="1" wp14:anchorId="6CFC3C4A" wp14:editId="23A1CDBC">
            <wp:simplePos x="0" y="0"/>
            <wp:positionH relativeFrom="column">
              <wp:posOffset>4391025</wp:posOffset>
            </wp:positionH>
            <wp:positionV relativeFrom="paragraph">
              <wp:posOffset>155575</wp:posOffset>
            </wp:positionV>
            <wp:extent cx="2071895" cy="3152775"/>
            <wp:effectExtent l="0" t="0" r="508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3965" cy="31559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5739"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64384" behindDoc="0" locked="0" layoutInCell="1" allowOverlap="1" wp14:anchorId="115E59AD" wp14:editId="6BA2F40C">
            <wp:simplePos x="0" y="0"/>
            <wp:positionH relativeFrom="column">
              <wp:posOffset>-19050</wp:posOffset>
            </wp:positionH>
            <wp:positionV relativeFrom="paragraph">
              <wp:posOffset>203835</wp:posOffset>
            </wp:positionV>
            <wp:extent cx="4210050" cy="5161915"/>
            <wp:effectExtent l="0" t="0" r="0" b="635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516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D6C2C" w:rsidRDefault="00FD6C2C" w:rsidP="00CC769E">
      <w:pPr>
        <w:spacing w:after="40"/>
        <w:jc w:val="center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CC769E">
      <w:pPr>
        <w:spacing w:after="40"/>
        <w:jc w:val="center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FD6C2C" w:rsidRDefault="00FD6C2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9A28AB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  <w:r>
        <w:rPr>
          <w:noProof/>
          <w:lang w:eastAsia="en-US"/>
        </w:rPr>
        <w:drawing>
          <wp:anchor distT="0" distB="0" distL="114300" distR="114300" simplePos="0" relativeHeight="251680768" behindDoc="0" locked="0" layoutInCell="1" allowOverlap="1" wp14:anchorId="2EFED77C" wp14:editId="019D7835">
            <wp:simplePos x="0" y="0"/>
            <wp:positionH relativeFrom="column">
              <wp:posOffset>3338830</wp:posOffset>
            </wp:positionH>
            <wp:positionV relativeFrom="paragraph">
              <wp:posOffset>67310</wp:posOffset>
            </wp:positionV>
            <wp:extent cx="3565166" cy="321945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5166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5739"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3600" behindDoc="0" locked="0" layoutInCell="1" allowOverlap="1" wp14:anchorId="421D5153" wp14:editId="79C5A95A">
            <wp:simplePos x="0" y="0"/>
            <wp:positionH relativeFrom="column">
              <wp:posOffset>19050</wp:posOffset>
            </wp:positionH>
            <wp:positionV relativeFrom="paragraph">
              <wp:posOffset>29210</wp:posOffset>
            </wp:positionV>
            <wp:extent cx="3219450" cy="3315223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3315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769E" w:rsidRDefault="009A28AB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  <w:r>
        <w:rPr>
          <w:noProof/>
          <w:lang w:eastAsia="en-US"/>
        </w:rPr>
        <w:t>+</w:t>
      </w: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1779B8" w:rsidRDefault="001779B8" w:rsidP="00931D8F">
      <w:pPr>
        <w:spacing w:after="40"/>
        <w:rPr>
          <w:rFonts w:ascii="Helvetica" w:hAnsi="Helvetica" w:cs="Times New Roman"/>
          <w:noProof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Pr="00CD6670" w:rsidRDefault="00CD6670" w:rsidP="00CD6670">
      <w:pPr>
        <w:spacing w:after="40"/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</w:pPr>
      <w:r>
        <w:rPr>
          <w:rFonts w:ascii="Helvetica" w:hAnsi="Helvetica" w:cs="Times New Roman"/>
          <w:noProof/>
          <w:sz w:val="20"/>
          <w:szCs w:val="20"/>
          <w:lang w:eastAsia="en-US"/>
        </w:rPr>
        <w:lastRenderedPageBreak/>
        <w:drawing>
          <wp:anchor distT="0" distB="0" distL="114300" distR="114300" simplePos="0" relativeHeight="251674624" behindDoc="0" locked="0" layoutInCell="1" allowOverlap="1" wp14:anchorId="621DAD0C" wp14:editId="278499E0">
            <wp:simplePos x="0" y="0"/>
            <wp:positionH relativeFrom="column">
              <wp:posOffset>-257175</wp:posOffset>
            </wp:positionH>
            <wp:positionV relativeFrom="paragraph">
              <wp:posOffset>247650</wp:posOffset>
            </wp:positionV>
            <wp:extent cx="6638925" cy="2752725"/>
            <wp:effectExtent l="0" t="0" r="9525" b="952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6670"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>1</w:t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 xml:space="preserve">   </w:t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  <w:t xml:space="preserve">  2</w:t>
      </w: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C769E" w:rsidRDefault="00CC769E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D6670" w:rsidRDefault="00CD6670" w:rsidP="00CD6670">
      <w:pPr>
        <w:spacing w:after="40"/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</w:pPr>
      <w:r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0528" behindDoc="0" locked="0" layoutInCell="1" allowOverlap="1" wp14:anchorId="13BC12AD" wp14:editId="312525D5">
            <wp:simplePos x="0" y="0"/>
            <wp:positionH relativeFrom="column">
              <wp:posOffset>-172085</wp:posOffset>
            </wp:positionH>
            <wp:positionV relativeFrom="paragraph">
              <wp:posOffset>233045</wp:posOffset>
            </wp:positionV>
            <wp:extent cx="3594735" cy="3914775"/>
            <wp:effectExtent l="0" t="0" r="5715" b="9525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735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1552" behindDoc="0" locked="0" layoutInCell="1" allowOverlap="1" wp14:anchorId="696FCC4C" wp14:editId="00FD6298">
            <wp:simplePos x="0" y="0"/>
            <wp:positionH relativeFrom="column">
              <wp:posOffset>3409950</wp:posOffset>
            </wp:positionH>
            <wp:positionV relativeFrom="paragraph">
              <wp:posOffset>242570</wp:posOffset>
            </wp:positionV>
            <wp:extent cx="3560445" cy="3867150"/>
            <wp:effectExtent l="0" t="0" r="1905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044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 xml:space="preserve">3                                 </w:t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</w:r>
      <w:r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  <w:tab/>
        <w:t xml:space="preserve">     </w:t>
      </w:r>
    </w:p>
    <w:p w:rsidR="009276FC" w:rsidRPr="00CD6670" w:rsidRDefault="009276FC" w:rsidP="00CD6670">
      <w:pPr>
        <w:spacing w:after="40"/>
        <w:rPr>
          <w:rFonts w:ascii="Tahoma" w:hAnsi="Tahoma" w:cs="Tahoma"/>
          <w:b/>
          <w:bCs/>
          <w:color w:val="000000" w:themeColor="text1"/>
          <w:sz w:val="36"/>
          <w:szCs w:val="36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CD6670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  <w:r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7696" behindDoc="1" locked="0" layoutInCell="1" allowOverlap="1" wp14:anchorId="33379A07" wp14:editId="771CD708">
            <wp:simplePos x="0" y="0"/>
            <wp:positionH relativeFrom="column">
              <wp:posOffset>-190500</wp:posOffset>
            </wp:positionH>
            <wp:positionV relativeFrom="paragraph">
              <wp:posOffset>34290</wp:posOffset>
            </wp:positionV>
            <wp:extent cx="3624580" cy="1895475"/>
            <wp:effectExtent l="0" t="0" r="0" b="9525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458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6672" behindDoc="0" locked="0" layoutInCell="1" allowOverlap="1" wp14:anchorId="282DDFB6" wp14:editId="02EC02E4">
            <wp:simplePos x="0" y="0"/>
            <wp:positionH relativeFrom="column">
              <wp:posOffset>-133350</wp:posOffset>
            </wp:positionH>
            <wp:positionV relativeFrom="paragraph">
              <wp:posOffset>145415</wp:posOffset>
            </wp:positionV>
            <wp:extent cx="219075" cy="203200"/>
            <wp:effectExtent l="0" t="0" r="9525" b="635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78720" behindDoc="0" locked="0" layoutInCell="1" allowOverlap="1" wp14:anchorId="0FEE2F93" wp14:editId="3FA3DBAA">
            <wp:simplePos x="0" y="0"/>
            <wp:positionH relativeFrom="column">
              <wp:posOffset>85725</wp:posOffset>
            </wp:positionH>
            <wp:positionV relativeFrom="paragraph">
              <wp:posOffset>135890</wp:posOffset>
            </wp:positionV>
            <wp:extent cx="704850" cy="238125"/>
            <wp:effectExtent l="0" t="0" r="0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9276FC" w:rsidRDefault="009276FC" w:rsidP="00931D8F">
      <w:pPr>
        <w:spacing w:after="40"/>
        <w:rPr>
          <w:rFonts w:ascii="Helvetica" w:hAnsi="Helvetica" w:cs="Times New Roman"/>
          <w:sz w:val="20"/>
          <w:szCs w:val="20"/>
          <w:lang w:eastAsia="en-US"/>
        </w:rPr>
      </w:pPr>
    </w:p>
    <w:p w:rsidR="00CE1186" w:rsidRPr="000B6844" w:rsidRDefault="000B6844" w:rsidP="000B6844">
      <w:pPr>
        <w:tabs>
          <w:tab w:val="left" w:pos="8640"/>
        </w:tabs>
        <w:rPr>
          <w:rFonts w:ascii="Helvetica" w:hAnsi="Helvetica" w:cs="Times New Roman"/>
          <w:sz w:val="20"/>
          <w:szCs w:val="20"/>
          <w:lang w:eastAsia="en-US"/>
        </w:rPr>
      </w:pPr>
      <w:r>
        <w:rPr>
          <w:rFonts w:ascii="Helvetica" w:hAnsi="Helvetica" w:cs="Times New Roman"/>
          <w:sz w:val="20"/>
          <w:szCs w:val="20"/>
          <w:lang w:eastAsia="en-US"/>
        </w:rPr>
        <w:tab/>
      </w:r>
    </w:p>
    <w:sectPr w:rsidR="00CE1186" w:rsidRPr="000B6844" w:rsidSect="00644E81">
      <w:type w:val="continuous"/>
      <w:pgSz w:w="11900" w:h="16840"/>
      <w:pgMar w:top="720" w:right="720" w:bottom="720" w:left="720" w:header="446" w:footer="160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30CF" w:rsidRDefault="00D830CF" w:rsidP="00F066BD">
      <w:pPr>
        <w:spacing w:after="0"/>
      </w:pPr>
      <w:r>
        <w:separator/>
      </w:r>
    </w:p>
  </w:endnote>
  <w:endnote w:type="continuationSeparator" w:id="0">
    <w:p w:rsidR="00D830CF" w:rsidRDefault="00D830CF" w:rsidP="00F066B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BS Std Bk">
    <w:panose1 w:val="020B0502020202020204"/>
    <w:charset w:val="00"/>
    <w:family w:val="swiss"/>
    <w:pitch w:val="variable"/>
    <w:sig w:usb0="800000AF" w:usb1="40002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C" w:rsidRDefault="00FD6C2C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E81" w:rsidRPr="00F066BD" w:rsidRDefault="00CE1186" w:rsidP="00412A31">
    <w:pPr>
      <w:pStyle w:val="Footer"/>
      <w:rPr>
        <w:rFonts w:ascii="Helvetica" w:hAnsi="Helvetica"/>
        <w:sz w:val="20"/>
        <w:szCs w:val="20"/>
      </w:rPr>
    </w:pPr>
    <w:r>
      <w:rPr>
        <w:rFonts w:ascii="Helvetica" w:hAnsi="Helvetica"/>
        <w:noProof/>
        <w:sz w:val="20"/>
        <w:szCs w:val="20"/>
        <w:lang w:eastAsia="en-US"/>
      </w:rPr>
      <w:drawing>
        <wp:anchor distT="0" distB="0" distL="114300" distR="114300" simplePos="0" relativeHeight="251707392" behindDoc="0" locked="0" layoutInCell="1" allowOverlap="1" wp14:anchorId="17B4DB5D" wp14:editId="10502F31">
          <wp:simplePos x="0" y="0"/>
          <wp:positionH relativeFrom="column">
            <wp:posOffset>40863</wp:posOffset>
          </wp:positionH>
          <wp:positionV relativeFrom="paragraph">
            <wp:posOffset>755650</wp:posOffset>
          </wp:positionV>
          <wp:extent cx="6638290" cy="207645"/>
          <wp:effectExtent l="0" t="0" r="0" b="1905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290" cy="207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276FC" w:rsidRPr="00DC6E9A">
      <w:rPr>
        <w:rFonts w:ascii="Helvetica" w:hAnsi="Helvetica"/>
        <w:noProof/>
        <w:sz w:val="20"/>
        <w:szCs w:val="20"/>
        <w:lang w:eastAsia="en-US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6F2F2B50" wp14:editId="7F9D84F5">
              <wp:simplePos x="0" y="0"/>
              <wp:positionH relativeFrom="column">
                <wp:posOffset>102870</wp:posOffset>
              </wp:positionH>
              <wp:positionV relativeFrom="paragraph">
                <wp:posOffset>759460</wp:posOffset>
              </wp:positionV>
              <wp:extent cx="6512560" cy="304800"/>
              <wp:effectExtent l="0" t="0" r="254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12560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94AF1" w:rsidRPr="00863BCC" w:rsidRDefault="00294AF1" w:rsidP="00294AF1">
                          <w:pPr>
                            <w:rPr>
                              <w:rFonts w:ascii="CBS Std Bk" w:hAnsi="CBS Std Bk"/>
                              <w:color w:val="327B29"/>
                              <w:sz w:val="20"/>
                              <w:szCs w:val="20"/>
                            </w:rPr>
                          </w:pPr>
                          <w:r w:rsidRPr="00863BCC">
                            <w:rPr>
                              <w:rFonts w:ascii="CBS Std Bk" w:hAnsi="CBS Std Bk"/>
                              <w:color w:val="327B29"/>
                              <w:sz w:val="20"/>
                              <w:szCs w:val="20"/>
                            </w:rPr>
                            <w:t>T +971 4 404 9666 | F +971 4 404 9667 | P.O. Box 123135, Dubai – U.A.E. | www.thecorporategroup.ae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8.1pt;margin-top:59.8pt;width:512.8pt;height:2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" stroked="f">
              <v:textbox>
                <w:txbxContent>
                  <w:p w:rsidR="00294AF1" w:rsidRPr="00863BCC" w:rsidRDefault="00294AF1" w:rsidP="00294AF1">
                    <w:pPr>
                      <w:rPr>
                        <w:rFonts w:ascii="CBS Std Bk" w:hAnsi="CBS Std Bk"/>
                        <w:color w:val="327B29"/>
                        <w:sz w:val="20"/>
                        <w:szCs w:val="20"/>
                      </w:rPr>
                    </w:pPr>
                    <w:r w:rsidRPr="00863BCC">
                      <w:rPr>
                        <w:rFonts w:ascii="CBS Std Bk" w:hAnsi="CBS Std Bk"/>
                        <w:color w:val="327B29"/>
                        <w:sz w:val="20"/>
                        <w:szCs w:val="20"/>
                      </w:rPr>
                      <w:t>T +971 4 404 9666 | F +971 4 404 9667 | P.O. Box 123135, Dubai – U.A.E. | www.thecorporategroup.ae</w:t>
                    </w:r>
                  </w:p>
                </w:txbxContent>
              </v:textbox>
            </v:shape>
          </w:pict>
        </mc:Fallback>
      </mc:AlternateContent>
    </w:r>
    <w:r w:rsidR="00742122">
      <w:rPr>
        <w:rFonts w:ascii="Helvetica" w:hAnsi="Helvetica"/>
        <w:noProof/>
        <w:sz w:val="20"/>
        <w:szCs w:val="20"/>
        <w:lang w:eastAsia="en-US"/>
      </w:rPr>
      <w:drawing>
        <wp:anchor distT="0" distB="0" distL="114300" distR="114300" simplePos="0" relativeHeight="251693056" behindDoc="0" locked="0" layoutInCell="1" allowOverlap="1" wp14:anchorId="5902B698" wp14:editId="5823CE58">
          <wp:simplePos x="0" y="0"/>
          <wp:positionH relativeFrom="column">
            <wp:posOffset>139700</wp:posOffset>
          </wp:positionH>
          <wp:positionV relativeFrom="paragraph">
            <wp:posOffset>727710</wp:posOffset>
          </wp:positionV>
          <wp:extent cx="6321600" cy="284535"/>
          <wp:effectExtent l="0" t="0" r="3175" b="127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51" t="264" r="-203" b="264"/>
                  <a:stretch/>
                </pic:blipFill>
                <pic:spPr bwMode="auto">
                  <a:xfrm>
                    <a:off x="0" y="0"/>
                    <a:ext cx="6364716" cy="28647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C" w:rsidRDefault="00FD6C2C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E81" w:rsidRPr="00F066BD" w:rsidRDefault="00CE1186" w:rsidP="00D80954">
    <w:pPr>
      <w:pStyle w:val="Footer"/>
      <w:ind w:left="284" w:right="395"/>
      <w:rPr>
        <w:rFonts w:ascii="Helvetica" w:hAnsi="Helvetica"/>
        <w:sz w:val="20"/>
        <w:szCs w:val="20"/>
      </w:rPr>
    </w:pPr>
    <w:r>
      <w:rPr>
        <w:rFonts w:ascii="Helvetica" w:hAnsi="Helvetica"/>
        <w:noProof/>
        <w:sz w:val="20"/>
        <w:szCs w:val="20"/>
        <w:lang w:eastAsia="en-US"/>
      </w:rPr>
      <w:drawing>
        <wp:anchor distT="0" distB="0" distL="114300" distR="114300" simplePos="0" relativeHeight="251708416" behindDoc="0" locked="0" layoutInCell="1" allowOverlap="1" wp14:anchorId="189C22BD" wp14:editId="38ED6C20">
          <wp:simplePos x="0" y="0"/>
          <wp:positionH relativeFrom="column">
            <wp:posOffset>47171</wp:posOffset>
          </wp:positionH>
          <wp:positionV relativeFrom="paragraph">
            <wp:posOffset>774345</wp:posOffset>
          </wp:positionV>
          <wp:extent cx="6638290" cy="207645"/>
          <wp:effectExtent l="0" t="0" r="0" b="1905"/>
          <wp:wrapNone/>
          <wp:docPr id="32" name="Picture 3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38290" cy="207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276FC" w:rsidRPr="00DC6E9A">
      <w:rPr>
        <w:rFonts w:ascii="Helvetica" w:hAnsi="Helvetica"/>
        <w:noProof/>
        <w:sz w:val="20"/>
        <w:szCs w:val="20"/>
        <w:lang w:eastAsia="en-US"/>
      </w:rPr>
      <mc:AlternateContent>
        <mc:Choice Requires="wps">
          <w:drawing>
            <wp:anchor distT="0" distB="0" distL="114300" distR="114300" simplePos="0" relativeHeight="251701248" behindDoc="0" locked="0" layoutInCell="1" allowOverlap="1" wp14:anchorId="0759DBB3" wp14:editId="1D4E0DDD">
              <wp:simplePos x="0" y="0"/>
              <wp:positionH relativeFrom="column">
                <wp:posOffset>121920</wp:posOffset>
              </wp:positionH>
              <wp:positionV relativeFrom="paragraph">
                <wp:posOffset>759460</wp:posOffset>
              </wp:positionV>
              <wp:extent cx="6512560" cy="304800"/>
              <wp:effectExtent l="0" t="0" r="254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512560" cy="304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9276FC" w:rsidRPr="009C5D5A" w:rsidRDefault="009276FC" w:rsidP="009276FC">
                          <w:pPr>
                            <w:rPr>
                              <w:rFonts w:ascii="CBS Std Bk" w:hAnsi="CBS Std Bk"/>
                              <w:color w:val="327B29"/>
                              <w:sz w:val="20"/>
                              <w:szCs w:val="20"/>
                            </w:rPr>
                          </w:pPr>
                          <w:r w:rsidRPr="009C5D5A">
                            <w:rPr>
                              <w:rFonts w:ascii="CBS Std Bk" w:hAnsi="CBS Std Bk"/>
                              <w:color w:val="327B29"/>
                              <w:sz w:val="20"/>
                              <w:szCs w:val="20"/>
                            </w:rPr>
                            <w:t>T +971 4 404 9666 | F +971 4 404 9667 | P.O. Box 123135, Dubai – U.A.E. | www.thecorporategroup.ae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9.6pt;margin-top:59.8pt;width:512.8pt;height:2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" stroked="f">
              <v:textbox>
                <w:txbxContent>
                  <w:p w:rsidR="009276FC" w:rsidRPr="009C5D5A" w:rsidRDefault="009276FC" w:rsidP="009276FC">
                    <w:pPr>
                      <w:rPr>
                        <w:rFonts w:ascii="CBS Std Bk" w:hAnsi="CBS Std Bk"/>
                        <w:color w:val="327B29"/>
                        <w:sz w:val="20"/>
                        <w:szCs w:val="20"/>
                      </w:rPr>
                    </w:pPr>
                    <w:r w:rsidRPr="009C5D5A">
                      <w:rPr>
                        <w:rFonts w:ascii="CBS Std Bk" w:hAnsi="CBS Std Bk"/>
                        <w:color w:val="327B29"/>
                        <w:sz w:val="20"/>
                        <w:szCs w:val="20"/>
                      </w:rPr>
                      <w:t>T +971 4 404 9666 | F +971 4 404 9667 | P.O. Box 123135, Dubai – U.A.E. | www.thecorporategroup.ae</w:t>
                    </w:r>
                  </w:p>
                </w:txbxContent>
              </v:textbox>
            </v:shape>
          </w:pict>
        </mc:Fallback>
      </mc:AlternateContent>
    </w:r>
    <w:r w:rsidR="00D80954">
      <w:rPr>
        <w:rFonts w:ascii="Helvetica" w:hAnsi="Helvetica"/>
        <w:noProof/>
        <w:sz w:val="20"/>
        <w:szCs w:val="20"/>
        <w:lang w:eastAsia="en-US"/>
      </w:rPr>
      <w:drawing>
        <wp:anchor distT="0" distB="0" distL="114300" distR="114300" simplePos="0" relativeHeight="251695104" behindDoc="0" locked="0" layoutInCell="1" allowOverlap="1" wp14:anchorId="567694BA" wp14:editId="1E347B50">
          <wp:simplePos x="0" y="0"/>
          <wp:positionH relativeFrom="column">
            <wp:posOffset>140400</wp:posOffset>
          </wp:positionH>
          <wp:positionV relativeFrom="paragraph">
            <wp:posOffset>727710</wp:posOffset>
          </wp:positionV>
          <wp:extent cx="6324600" cy="284535"/>
          <wp:effectExtent l="0" t="0" r="0" b="1270"/>
          <wp:wrapNone/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251" t="264" r="-251" b="264"/>
                  <a:stretch/>
                </pic:blipFill>
                <pic:spPr bwMode="auto">
                  <a:xfrm>
                    <a:off x="0" y="0"/>
                    <a:ext cx="6367742" cy="28647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30CF" w:rsidRDefault="00D830CF" w:rsidP="00F066BD">
      <w:pPr>
        <w:spacing w:after="0"/>
      </w:pPr>
      <w:r>
        <w:separator/>
      </w:r>
    </w:p>
  </w:footnote>
  <w:footnote w:type="continuationSeparator" w:id="0">
    <w:p w:rsidR="00D830CF" w:rsidRDefault="00D830CF" w:rsidP="00F066BD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C" w:rsidRDefault="00FD6C2C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E81" w:rsidRDefault="00863BCC" w:rsidP="00996A46">
    <w:pPr>
      <w:pStyle w:val="Header"/>
      <w:tabs>
        <w:tab w:val="clear" w:pos="4320"/>
        <w:tab w:val="clear" w:pos="8640"/>
        <w:tab w:val="left" w:pos="4773"/>
      </w:tabs>
      <w:ind w:left="-720" w:firstLine="720"/>
      <w:rPr>
        <w:noProof/>
        <w:lang w:eastAsia="en-US"/>
      </w:rPr>
    </w:pPr>
    <w:r>
      <w:rPr>
        <w:noProof/>
        <w:lang w:eastAsia="en-US"/>
      </w:rPr>
      <w:drawing>
        <wp:anchor distT="0" distB="0" distL="114300" distR="114300" simplePos="0" relativeHeight="251702272" behindDoc="0" locked="0" layoutInCell="1" allowOverlap="1" wp14:anchorId="3D40542F" wp14:editId="67EA585A">
          <wp:simplePos x="0" y="0"/>
          <wp:positionH relativeFrom="column">
            <wp:posOffset>4705350</wp:posOffset>
          </wp:positionH>
          <wp:positionV relativeFrom="paragraph">
            <wp:posOffset>-273685</wp:posOffset>
          </wp:positionV>
          <wp:extent cx="2388235" cy="2641600"/>
          <wp:effectExtent l="0" t="0" r="0" b="6350"/>
          <wp:wrapNone/>
          <wp:docPr id="7" name="Pictur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test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8235" cy="264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US"/>
      </w:rPr>
      <mc:AlternateContent>
        <mc:Choice Requires="wpg">
          <w:drawing>
            <wp:anchor distT="0" distB="0" distL="114300" distR="114300" simplePos="0" relativeHeight="251703296" behindDoc="0" locked="0" layoutInCell="1" allowOverlap="1" wp14:anchorId="244C6743" wp14:editId="222244C4">
              <wp:simplePos x="0" y="0"/>
              <wp:positionH relativeFrom="column">
                <wp:posOffset>-66675</wp:posOffset>
              </wp:positionH>
              <wp:positionV relativeFrom="paragraph">
                <wp:posOffset>-6985</wp:posOffset>
              </wp:positionV>
              <wp:extent cx="2658109" cy="839469"/>
              <wp:effectExtent l="0" t="0" r="9525" b="0"/>
              <wp:wrapNone/>
              <wp:docPr id="5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658109" cy="839469"/>
                        <a:chOff x="0" y="0"/>
                        <a:chExt cx="2658109" cy="839469"/>
                      </a:xfrm>
                    </wpg:grpSpPr>
                    <wps:wsp>
                      <wps:cNvPr id="4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0" y="485775"/>
                          <a:ext cx="2658109" cy="35369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3BCC" w:rsidRPr="00863BCC" w:rsidRDefault="00863BCC" w:rsidP="00083C9B">
                            <w:pPr>
                              <w:rPr>
                                <w:rFonts w:ascii="CBS Std Bk" w:hAnsi="CBS Std Bk"/>
                                <w:color w:val="717075"/>
                                <w:sz w:val="16"/>
                                <w:szCs w:val="16"/>
                              </w:rPr>
                            </w:pPr>
                            <w:r w:rsidRPr="00863BCC">
                              <w:rPr>
                                <w:rFonts w:ascii="CBS Std Bk" w:eastAsia="Tahoma" w:hAnsi="CBS Std Bk"/>
                                <w:color w:val="327B29"/>
                                <w:sz w:val="16"/>
                                <w:szCs w:val="16"/>
                              </w:rPr>
                              <w:t xml:space="preserve">A Subsidiary of </w:t>
                            </w:r>
                            <w:r w:rsidRPr="00863BCC">
                              <w:rPr>
                                <w:rFonts w:ascii="CBS Std Bk" w:eastAsia="Arial" w:hAnsi="CBS Std Bk"/>
                                <w:b/>
                                <w:color w:val="327B29"/>
                                <w:sz w:val="16"/>
                                <w:szCs w:val="16"/>
                              </w:rPr>
                              <w:t>The Corporate Group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" name="Picture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66675" y="0"/>
                          <a:ext cx="2533650" cy="47625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 5" o:spid="_x0000_s1026" style="position:absolute;left:0;text-align:left;margin-left:-5.25pt;margin-top:-.55pt;width:209.3pt;height:66.1pt;z-index:251703296;mso-width-relative:margin;mso-height-relative:margin" coordsize="26581,8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top:4857;width:26581;height:35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t0msIA&#10;AADaAAAADwAAAGRycy9kb3ducmV2LnhtbESPX2vCMBTF3wf7DuEOfFtTZZbRGWUMBjJ8sLqHPV6S&#10;u6Zrc9M1Ueu3N4Lg4+H8+XEWq9F14khDaDwrmGY5CGLtTcO1gu/95/MriBCRDXaeScGZAqyWjw8L&#10;LI0/cUXHXaxFGuFQogIbY19KGbQlhyHzPXHyfv3gMCY51NIMeErjrpOzPC+kw4YTwWJPH5Z0uzu4&#10;BNkEfaj8/99008of2xY439ovpSZP4/sbiEhjvIdv7bVR8ALXK+kGyOU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23SawgAAANoAAAAPAAAAAAAAAAAAAAAAAJgCAABkcnMvZG93&#10;bnJldi54bWxQSwUGAAAAAAQABAD1AAAAhwMAAAAA&#10;" stroked="f">
                <v:textbox style="mso-fit-shape-to-text:t">
                  <w:txbxContent>
                    <w:p w:rsidR="00863BCC" w:rsidRPr="00863BCC" w:rsidRDefault="00863BCC" w:rsidP="00083C9B">
                      <w:pPr>
                        <w:rPr>
                          <w:rFonts w:ascii="CBS Std Bk" w:hAnsi="CBS Std Bk"/>
                          <w:color w:val="717075"/>
                          <w:sz w:val="16"/>
                          <w:szCs w:val="16"/>
                        </w:rPr>
                      </w:pPr>
                      <w:r w:rsidRPr="00863BCC">
                        <w:rPr>
                          <w:rFonts w:ascii="CBS Std Bk" w:eastAsia="Tahoma" w:hAnsi="CBS Std Bk"/>
                          <w:color w:val="327B29"/>
                          <w:sz w:val="16"/>
                          <w:szCs w:val="16"/>
                        </w:rPr>
                        <w:t xml:space="preserve">A Subsidiary of </w:t>
                      </w:r>
                      <w:r w:rsidRPr="00863BCC">
                        <w:rPr>
                          <w:rFonts w:ascii="CBS Std Bk" w:eastAsia="Arial" w:hAnsi="CBS Std Bk"/>
                          <w:b/>
                          <w:color w:val="327B29"/>
                          <w:sz w:val="16"/>
                          <w:szCs w:val="16"/>
                        </w:rPr>
                        <w:t>The Corporate Group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" o:spid="_x0000_s1028" type="#_x0000_t75" style="position:absolute;left:666;width:25337;height:4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xnPC/AAAA2gAAAA8AAABkcnMvZG93bnJldi54bWxET02LwjAQvQv7H8Is7E1Tl1VKNYorLuhN&#10;q3gemrEpNpPSZG3990YQPA2P9znzZW9rcaPWV44VjEcJCOLC6YpLBafj3zAF4QOyxtoxKbiTh+Xi&#10;YzDHTLuOD3TLQyliCPsMFZgQmkxKXxiy6EeuIY7cxbUWQ4RtKXWLXQy3tfxOkqm0WHFsMNjQ2lBx&#10;zf+tgvNm8ju15133k67HE2+KzWqfnpT6+uxXMxCB+vAWv9xbHefD85XnlYsH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/sZzwvwAAANoAAAAPAAAAAAAAAAAAAAAAAJ8CAABk&#10;cnMvZG93bnJldi54bWxQSwUGAAAAAAQABAD3AAAAiwMAAAAA&#10;">
                <v:imagedata r:id="rId3" o:title=""/>
              </v:shape>
            </v:group>
          </w:pict>
        </mc:Fallback>
      </mc:AlternateContent>
    </w:r>
  </w:p>
  <w:p w:rsidR="00083C9B" w:rsidRDefault="00083C9B" w:rsidP="00996A46">
    <w:pPr>
      <w:pStyle w:val="Header"/>
      <w:tabs>
        <w:tab w:val="clear" w:pos="4320"/>
        <w:tab w:val="clear" w:pos="8640"/>
        <w:tab w:val="left" w:pos="4773"/>
      </w:tabs>
      <w:ind w:left="-720" w:firstLine="720"/>
      <w:rPr>
        <w:noProof/>
        <w:lang w:eastAsia="en-US"/>
      </w:rPr>
    </w:pPr>
  </w:p>
  <w:p w:rsidR="00083C9B" w:rsidRDefault="00083C9B" w:rsidP="00083C9B">
    <w:pPr>
      <w:pStyle w:val="Header"/>
      <w:tabs>
        <w:tab w:val="clear" w:pos="4320"/>
        <w:tab w:val="clear" w:pos="8640"/>
        <w:tab w:val="left" w:pos="4773"/>
      </w:tabs>
      <w:ind w:left="-720" w:firstLine="720"/>
    </w:pPr>
  </w:p>
  <w:p w:rsidR="00083C9B" w:rsidRDefault="00083C9B" w:rsidP="00C51183">
    <w:pPr>
      <w:pStyle w:val="Header"/>
      <w:tabs>
        <w:tab w:val="clear" w:pos="4320"/>
        <w:tab w:val="clear" w:pos="8640"/>
        <w:tab w:val="left" w:pos="4773"/>
      </w:tabs>
      <w:ind w:left="-720" w:firstLine="720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6C2C" w:rsidRDefault="00FD6C2C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44E81" w:rsidRDefault="009C5D5A" w:rsidP="00083C9B">
    <w:pPr>
      <w:pStyle w:val="Header"/>
      <w:tabs>
        <w:tab w:val="clear" w:pos="4320"/>
        <w:tab w:val="clear" w:pos="8640"/>
        <w:tab w:val="left" w:pos="4773"/>
      </w:tabs>
      <w:rPr>
        <w:noProof/>
        <w:lang w:eastAsia="en-US"/>
      </w:rPr>
    </w:pPr>
    <w:r>
      <w:rPr>
        <w:rFonts w:ascii="Helvetica" w:hAnsi="Helvetica" w:cs="Times New Roman"/>
        <w:noProof/>
        <w:sz w:val="20"/>
        <w:szCs w:val="20"/>
        <w:lang w:eastAsia="en-US"/>
      </w:rPr>
      <w:drawing>
        <wp:anchor distT="0" distB="0" distL="114300" distR="114300" simplePos="0" relativeHeight="251706368" behindDoc="1" locked="0" layoutInCell="1" allowOverlap="1" wp14:anchorId="15C36782" wp14:editId="0466962F">
          <wp:simplePos x="0" y="0"/>
          <wp:positionH relativeFrom="column">
            <wp:posOffset>-19685</wp:posOffset>
          </wp:positionH>
          <wp:positionV relativeFrom="paragraph">
            <wp:posOffset>-45085</wp:posOffset>
          </wp:positionV>
          <wp:extent cx="523875" cy="569595"/>
          <wp:effectExtent l="0" t="0" r="9525" b="1905"/>
          <wp:wrapThrough wrapText="bothSides">
            <wp:wrapPolygon edited="0">
              <wp:start x="0" y="0"/>
              <wp:lineTo x="0" y="20950"/>
              <wp:lineTo x="21207" y="20950"/>
              <wp:lineTo x="21207" y="0"/>
              <wp:lineTo x="0" y="0"/>
            </wp:wrapPolygon>
          </wp:wrapThrough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5695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US"/>
      </w:rPr>
      <w:drawing>
        <wp:anchor distT="0" distB="0" distL="114300" distR="114300" simplePos="0" relativeHeight="251705344" behindDoc="0" locked="0" layoutInCell="1" allowOverlap="1" wp14:anchorId="6E9C4623" wp14:editId="7C3BAE56">
          <wp:simplePos x="0" y="0"/>
          <wp:positionH relativeFrom="column">
            <wp:posOffset>4705350</wp:posOffset>
          </wp:positionH>
          <wp:positionV relativeFrom="paragraph">
            <wp:posOffset>-273685</wp:posOffset>
          </wp:positionV>
          <wp:extent cx="2388235" cy="2641600"/>
          <wp:effectExtent l="0" t="0" r="0" b="6350"/>
          <wp:wrapNone/>
          <wp:docPr id="31" name="Pictur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test1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8235" cy="264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83C9B" w:rsidRDefault="00083C9B" w:rsidP="00083C9B">
    <w:pPr>
      <w:pStyle w:val="Header"/>
      <w:tabs>
        <w:tab w:val="clear" w:pos="4320"/>
        <w:tab w:val="clear" w:pos="8640"/>
        <w:tab w:val="left" w:pos="4773"/>
      </w:tabs>
      <w:rPr>
        <w:noProof/>
        <w:lang w:eastAsia="en-US"/>
      </w:rPr>
    </w:pPr>
  </w:p>
  <w:p w:rsidR="00083C9B" w:rsidRDefault="00083C9B" w:rsidP="00083C9B">
    <w:pPr>
      <w:pStyle w:val="Header"/>
      <w:tabs>
        <w:tab w:val="clear" w:pos="4320"/>
        <w:tab w:val="clear" w:pos="8640"/>
        <w:tab w:val="left" w:pos="4773"/>
      </w:tabs>
    </w:pPr>
  </w:p>
  <w:p w:rsidR="00083C9B" w:rsidRDefault="00083C9B" w:rsidP="00083C9B">
    <w:pPr>
      <w:pStyle w:val="Header"/>
      <w:tabs>
        <w:tab w:val="clear" w:pos="4320"/>
        <w:tab w:val="clear" w:pos="8640"/>
        <w:tab w:val="left" w:pos="4773"/>
      </w:tabs>
    </w:pPr>
  </w:p>
  <w:p w:rsidR="00083C9B" w:rsidRDefault="00083C9B" w:rsidP="00083C9B">
    <w:pPr>
      <w:pStyle w:val="Header"/>
      <w:tabs>
        <w:tab w:val="clear" w:pos="4320"/>
        <w:tab w:val="clear" w:pos="8640"/>
        <w:tab w:val="left" w:pos="4773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972A7D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50AE75F0"/>
    <w:multiLevelType w:val="hybridMultilevel"/>
    <w:tmpl w:val="FF1A41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DD81354"/>
    <w:multiLevelType w:val="hybridMultilevel"/>
    <w:tmpl w:val="68723C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hideGrammaticalErrors/>
  <w:proofState w:spelling="clean" w:grammar="clean"/>
  <w:attachedTemplate r:id="rId1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2542"/>
    <w:rsid w:val="000152E2"/>
    <w:rsid w:val="00063A92"/>
    <w:rsid w:val="00073B82"/>
    <w:rsid w:val="00083C9B"/>
    <w:rsid w:val="000B1BD3"/>
    <w:rsid w:val="000B6844"/>
    <w:rsid w:val="0011211F"/>
    <w:rsid w:val="001139A8"/>
    <w:rsid w:val="00165BDB"/>
    <w:rsid w:val="001779B8"/>
    <w:rsid w:val="0019435B"/>
    <w:rsid w:val="001B593A"/>
    <w:rsid w:val="0020187B"/>
    <w:rsid w:val="00240860"/>
    <w:rsid w:val="00294AF1"/>
    <w:rsid w:val="002E1D3C"/>
    <w:rsid w:val="0031411B"/>
    <w:rsid w:val="00324CC3"/>
    <w:rsid w:val="00360C83"/>
    <w:rsid w:val="00366377"/>
    <w:rsid w:val="00407E06"/>
    <w:rsid w:val="00412A31"/>
    <w:rsid w:val="00423BFB"/>
    <w:rsid w:val="00476B88"/>
    <w:rsid w:val="004A204C"/>
    <w:rsid w:val="004F4CFE"/>
    <w:rsid w:val="00500276"/>
    <w:rsid w:val="00534644"/>
    <w:rsid w:val="00567BCF"/>
    <w:rsid w:val="005828A4"/>
    <w:rsid w:val="005A3221"/>
    <w:rsid w:val="005A559C"/>
    <w:rsid w:val="005E0A38"/>
    <w:rsid w:val="00614DA8"/>
    <w:rsid w:val="00615721"/>
    <w:rsid w:val="00622A95"/>
    <w:rsid w:val="00644E81"/>
    <w:rsid w:val="006509FC"/>
    <w:rsid w:val="006513D7"/>
    <w:rsid w:val="00671F6C"/>
    <w:rsid w:val="006A25CC"/>
    <w:rsid w:val="006A2611"/>
    <w:rsid w:val="006A3B34"/>
    <w:rsid w:val="006B3756"/>
    <w:rsid w:val="006B72A1"/>
    <w:rsid w:val="006C3FB0"/>
    <w:rsid w:val="007117A9"/>
    <w:rsid w:val="00726AD2"/>
    <w:rsid w:val="00734033"/>
    <w:rsid w:val="00742122"/>
    <w:rsid w:val="007901C9"/>
    <w:rsid w:val="007F666D"/>
    <w:rsid w:val="008169AB"/>
    <w:rsid w:val="008200E3"/>
    <w:rsid w:val="00863BCC"/>
    <w:rsid w:val="00925820"/>
    <w:rsid w:val="009276FC"/>
    <w:rsid w:val="00931D8F"/>
    <w:rsid w:val="00996A46"/>
    <w:rsid w:val="009A28AB"/>
    <w:rsid w:val="009B1AB1"/>
    <w:rsid w:val="009C5D5A"/>
    <w:rsid w:val="00A24CCC"/>
    <w:rsid w:val="00A365A4"/>
    <w:rsid w:val="00A82F07"/>
    <w:rsid w:val="00B07779"/>
    <w:rsid w:val="00B26F64"/>
    <w:rsid w:val="00B66F9B"/>
    <w:rsid w:val="00BF6D5E"/>
    <w:rsid w:val="00C51183"/>
    <w:rsid w:val="00C87615"/>
    <w:rsid w:val="00CC769E"/>
    <w:rsid w:val="00CD6670"/>
    <w:rsid w:val="00CE1186"/>
    <w:rsid w:val="00D05739"/>
    <w:rsid w:val="00D05C31"/>
    <w:rsid w:val="00D172B5"/>
    <w:rsid w:val="00D708D6"/>
    <w:rsid w:val="00D80954"/>
    <w:rsid w:val="00D830CF"/>
    <w:rsid w:val="00DC54E3"/>
    <w:rsid w:val="00DC6E9A"/>
    <w:rsid w:val="00E126E6"/>
    <w:rsid w:val="00E344DB"/>
    <w:rsid w:val="00E6579F"/>
    <w:rsid w:val="00EC6959"/>
    <w:rsid w:val="00EE3E13"/>
    <w:rsid w:val="00F066BD"/>
    <w:rsid w:val="00F12542"/>
    <w:rsid w:val="00F765F7"/>
    <w:rsid w:val="00F863A9"/>
    <w:rsid w:val="00FD6C2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066BD"/>
    <w:pPr>
      <w:spacing w:after="0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66BD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066BD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066BD"/>
  </w:style>
  <w:style w:type="paragraph" w:styleId="Footer">
    <w:name w:val="footer"/>
    <w:basedOn w:val="Normal"/>
    <w:link w:val="FooterChar"/>
    <w:uiPriority w:val="99"/>
    <w:unhideWhenUsed/>
    <w:rsid w:val="00F066BD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066BD"/>
  </w:style>
  <w:style w:type="table" w:styleId="TableGrid">
    <w:name w:val="Table Grid"/>
    <w:basedOn w:val="TableNormal"/>
    <w:uiPriority w:val="59"/>
    <w:rsid w:val="00D172B5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BF6D5E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en-US"/>
    </w:rPr>
  </w:style>
  <w:style w:type="paragraph" w:styleId="ListBullet">
    <w:name w:val="List Bullet"/>
    <w:basedOn w:val="Normal"/>
    <w:uiPriority w:val="99"/>
    <w:unhideWhenUsed/>
    <w:rsid w:val="00412A31"/>
    <w:pPr>
      <w:numPr>
        <w:numId w:val="1"/>
      </w:numPr>
      <w:contextualSpacing/>
    </w:pPr>
  </w:style>
  <w:style w:type="paragraph" w:styleId="NoSpacing">
    <w:name w:val="No Spacing"/>
    <w:uiPriority w:val="1"/>
    <w:qFormat/>
    <w:rsid w:val="00567BCF"/>
    <w:pPr>
      <w:spacing w:after="0"/>
    </w:pPr>
  </w:style>
  <w:style w:type="paragraph" w:styleId="ListParagraph">
    <w:name w:val="List Paragraph"/>
    <w:basedOn w:val="Normal"/>
    <w:uiPriority w:val="34"/>
    <w:qFormat/>
    <w:rsid w:val="00EC695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066BD"/>
    <w:pPr>
      <w:spacing w:after="0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66BD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F066BD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066BD"/>
  </w:style>
  <w:style w:type="paragraph" w:styleId="Footer">
    <w:name w:val="footer"/>
    <w:basedOn w:val="Normal"/>
    <w:link w:val="FooterChar"/>
    <w:uiPriority w:val="99"/>
    <w:unhideWhenUsed/>
    <w:rsid w:val="00F066BD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F066BD"/>
  </w:style>
  <w:style w:type="table" w:styleId="TableGrid">
    <w:name w:val="Table Grid"/>
    <w:basedOn w:val="TableNormal"/>
    <w:uiPriority w:val="59"/>
    <w:rsid w:val="00D172B5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semiHidden/>
    <w:unhideWhenUsed/>
    <w:rsid w:val="00BF6D5E"/>
    <w:pPr>
      <w:spacing w:before="100" w:beforeAutospacing="1" w:after="100" w:afterAutospacing="1"/>
    </w:pPr>
    <w:rPr>
      <w:rFonts w:ascii="Times" w:hAnsi="Times" w:cs="Times New Roman"/>
      <w:sz w:val="20"/>
      <w:szCs w:val="20"/>
      <w:lang w:eastAsia="en-US"/>
    </w:rPr>
  </w:style>
  <w:style w:type="paragraph" w:styleId="ListBullet">
    <w:name w:val="List Bullet"/>
    <w:basedOn w:val="Normal"/>
    <w:uiPriority w:val="99"/>
    <w:unhideWhenUsed/>
    <w:rsid w:val="00412A31"/>
    <w:pPr>
      <w:numPr>
        <w:numId w:val="1"/>
      </w:numPr>
      <w:contextualSpacing/>
    </w:pPr>
  </w:style>
  <w:style w:type="paragraph" w:styleId="NoSpacing">
    <w:name w:val="No Spacing"/>
    <w:uiPriority w:val="1"/>
    <w:qFormat/>
    <w:rsid w:val="00567BCF"/>
    <w:pPr>
      <w:spacing w:after="0"/>
    </w:pPr>
  </w:style>
  <w:style w:type="paragraph" w:styleId="ListParagraph">
    <w:name w:val="List Paragraph"/>
    <w:basedOn w:val="Normal"/>
    <w:uiPriority w:val="34"/>
    <w:qFormat/>
    <w:rsid w:val="00EC695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04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7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image" Target="media/image13.png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shik.haneefa\Desktop\CBH%20Word%20Template%20Non%20Editabl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75C208F-088B-420E-B95B-F566D91C8D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CBH Word Template Non Editable.dotx</Template>
  <TotalTime>266</TotalTime>
  <Pages>2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Continentad</Company>
  <LinksUpToDate>false</LinksUpToDate>
  <CharactersWithSpaces>206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hashik.haneefa</dc:creator>
  <cp:lastModifiedBy>hashik.haneefa</cp:lastModifiedBy>
  <cp:revision>11</cp:revision>
  <cp:lastPrinted>2017-01-16T12:30:00Z</cp:lastPrinted>
  <dcterms:created xsi:type="dcterms:W3CDTF">2017-01-16T05:41:00Z</dcterms:created>
  <dcterms:modified xsi:type="dcterms:W3CDTF">2017-01-16T12:31:00Z</dcterms:modified>
</cp:coreProperties>
</file>